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3C5F" w14:textId="77777777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5367FFB9" w14:textId="78DB97E8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Sturton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 Steeple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57CA35BF" w14:textId="77777777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7CBC8D" w14:textId="77777777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A30BB" w14:textId="77777777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Blyth into lands</w:t>
      </w:r>
    </w:p>
    <w:p w14:paraId="160C6907" w14:textId="77777777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Robert Waterton(q.v.).</w:t>
      </w:r>
    </w:p>
    <w:p w14:paraId="7525E504" w14:textId="77777777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22-391)</w:t>
      </w:r>
    </w:p>
    <w:p w14:paraId="49CFC27D" w14:textId="77777777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650EF3" w14:textId="77777777" w:rsidR="004A3386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FB5C71" w14:textId="77777777" w:rsidR="004A3386" w:rsidRPr="00551534" w:rsidRDefault="004A3386" w:rsidP="004A33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42EE30F6" w14:textId="7B161E8F" w:rsidR="00BA00AB" w:rsidRPr="004A338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A33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F6725" w14:textId="77777777" w:rsidR="004A3386" w:rsidRDefault="004A3386" w:rsidP="009139A6">
      <w:r>
        <w:separator/>
      </w:r>
    </w:p>
  </w:endnote>
  <w:endnote w:type="continuationSeparator" w:id="0">
    <w:p w14:paraId="7F18B184" w14:textId="77777777" w:rsidR="004A3386" w:rsidRDefault="004A33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6EA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EA6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E30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929AE" w14:textId="77777777" w:rsidR="004A3386" w:rsidRDefault="004A3386" w:rsidP="009139A6">
      <w:r>
        <w:separator/>
      </w:r>
    </w:p>
  </w:footnote>
  <w:footnote w:type="continuationSeparator" w:id="0">
    <w:p w14:paraId="48E51CE1" w14:textId="77777777" w:rsidR="004A3386" w:rsidRDefault="004A33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7C4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71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EA8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86"/>
    <w:rsid w:val="000666E0"/>
    <w:rsid w:val="002510B7"/>
    <w:rsid w:val="004A338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B22B7"/>
  <w15:chartTrackingRefBased/>
  <w15:docId w15:val="{C495E1E5-66C9-48E4-86C7-15BB5C50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2021-05-15T19:28:00Z</dcterms:created>
  <dcterms:modified xsi:type="dcterms:W3CDTF">2021-05-15T19:31:00Z</dcterms:modified>
</cp:coreProperties>
</file>